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9A4A6D" w14:textId="77777777" w:rsidR="005B0D43" w:rsidRDefault="005B0D43" w:rsidP="005B0D4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de CLESEBY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fl.1400)</w:t>
      </w:r>
    </w:p>
    <w:p w14:paraId="2D25E501" w14:textId="77777777" w:rsidR="005B0D43" w:rsidRDefault="005B0D43" w:rsidP="005B0D4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proofErr w:type="gramStart"/>
      <w:r>
        <w:rPr>
          <w:rFonts w:cs="Times New Roman"/>
          <w:szCs w:val="24"/>
        </w:rPr>
        <w:t>St.Nicholas</w:t>
      </w:r>
      <w:proofErr w:type="spellEnd"/>
      <w:proofErr w:type="gramEnd"/>
      <w:r>
        <w:rPr>
          <w:rFonts w:cs="Times New Roman"/>
          <w:szCs w:val="24"/>
        </w:rPr>
        <w:t>’ Hospital, Richmond.</w:t>
      </w:r>
    </w:p>
    <w:p w14:paraId="21CF340D" w14:textId="77777777" w:rsidR="005B0D43" w:rsidRDefault="005B0D43" w:rsidP="005B0D43">
      <w:pPr>
        <w:pStyle w:val="NoSpacing"/>
        <w:rPr>
          <w:rFonts w:cs="Times New Roman"/>
          <w:szCs w:val="24"/>
        </w:rPr>
      </w:pPr>
    </w:p>
    <w:p w14:paraId="250CA4A6" w14:textId="77777777" w:rsidR="005B0D43" w:rsidRDefault="005B0D43" w:rsidP="005B0D4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Mar.1400</w:t>
      </w:r>
      <w:r>
        <w:rPr>
          <w:rFonts w:cs="Times New Roman"/>
          <w:szCs w:val="24"/>
        </w:rPr>
        <w:tab/>
        <w:t>He was ordained subdeacon in the conventual church of the Dominicans</w:t>
      </w:r>
    </w:p>
    <w:p w14:paraId="71154A8B" w14:textId="77777777" w:rsidR="005B0D43" w:rsidRDefault="005B0D43" w:rsidP="005B0D4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in York.</w:t>
      </w:r>
    </w:p>
    <w:p w14:paraId="58D9B952" w14:textId="77777777" w:rsidR="005B0D43" w:rsidRDefault="005B0D43" w:rsidP="005B0D4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(“York Clergy Ordinations 1400-1424” </w:t>
      </w:r>
      <w:proofErr w:type="spellStart"/>
      <w:proofErr w:type="gramStart"/>
      <w:r>
        <w:rPr>
          <w:rFonts w:cs="Times New Roman"/>
          <w:szCs w:val="24"/>
        </w:rPr>
        <w:t>ed.David</w:t>
      </w:r>
      <w:proofErr w:type="spellEnd"/>
      <w:proofErr w:type="gram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M.Smith</w:t>
      </w:r>
      <w:proofErr w:type="spellEnd"/>
      <w:r>
        <w:rPr>
          <w:rFonts w:cs="Times New Roman"/>
          <w:szCs w:val="24"/>
        </w:rPr>
        <w:t>, pub.2020 p.1)</w:t>
      </w:r>
    </w:p>
    <w:p w14:paraId="33A75E53" w14:textId="77777777" w:rsidR="005B0D43" w:rsidRDefault="005B0D43" w:rsidP="005B0D43">
      <w:pPr>
        <w:pStyle w:val="NoSpacing"/>
        <w:rPr>
          <w:rFonts w:cs="Times New Roman"/>
          <w:szCs w:val="24"/>
        </w:rPr>
      </w:pPr>
    </w:p>
    <w:p w14:paraId="36DA6055" w14:textId="77777777" w:rsidR="005B0D43" w:rsidRDefault="005B0D43" w:rsidP="005B0D43">
      <w:pPr>
        <w:pStyle w:val="NoSpacing"/>
        <w:rPr>
          <w:rFonts w:cs="Times New Roman"/>
          <w:szCs w:val="24"/>
        </w:rPr>
      </w:pPr>
    </w:p>
    <w:p w14:paraId="72AE6FF9" w14:textId="77777777" w:rsidR="005B0D43" w:rsidRDefault="005B0D43" w:rsidP="005B0D4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6 July 2024</w:t>
      </w:r>
    </w:p>
    <w:p w14:paraId="19ADCF9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229F28" w14:textId="77777777" w:rsidR="005B0D43" w:rsidRDefault="005B0D43" w:rsidP="009139A6">
      <w:r>
        <w:separator/>
      </w:r>
    </w:p>
  </w:endnote>
  <w:endnote w:type="continuationSeparator" w:id="0">
    <w:p w14:paraId="6F7BD55D" w14:textId="77777777" w:rsidR="005B0D43" w:rsidRDefault="005B0D4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C9EB8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41006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9020C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506813" w14:textId="77777777" w:rsidR="005B0D43" w:rsidRDefault="005B0D43" w:rsidP="009139A6">
      <w:r>
        <w:separator/>
      </w:r>
    </w:p>
  </w:footnote>
  <w:footnote w:type="continuationSeparator" w:id="0">
    <w:p w14:paraId="579F5540" w14:textId="77777777" w:rsidR="005B0D43" w:rsidRDefault="005B0D4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60E6B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B4641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A1B74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D43"/>
    <w:rsid w:val="000666E0"/>
    <w:rsid w:val="001C5947"/>
    <w:rsid w:val="002510B7"/>
    <w:rsid w:val="00270799"/>
    <w:rsid w:val="005B0D43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3A4043"/>
  <w15:chartTrackingRefBased/>
  <w15:docId w15:val="{441479F8-43CA-4735-A4A8-FAC598E0C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2024-07-06T19:50:00Z</dcterms:created>
  <dcterms:modified xsi:type="dcterms:W3CDTF">2024-07-06T19:51:00Z</dcterms:modified>
</cp:coreProperties>
</file>